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4DF5" w:rsidRDefault="00684DF5" w:rsidP="00684DF5">
      <w:r>
        <w:rPr>
          <w:u w:val="single"/>
        </w:rPr>
        <w:t>Henry CLERK</w:t>
      </w:r>
      <w:r>
        <w:t xml:space="preserve">     (fl.1441)</w:t>
      </w:r>
    </w:p>
    <w:p w:rsidR="00684DF5" w:rsidRDefault="00684DF5" w:rsidP="00684DF5"/>
    <w:p w:rsidR="00684DF5" w:rsidRDefault="00684DF5" w:rsidP="00684DF5"/>
    <w:p w:rsidR="00684DF5" w:rsidRDefault="00684DF5" w:rsidP="00684DF5">
      <w:r>
        <w:t>Son of Roger Clerk of Stuston,  Suffolk(q.v.).   (“Sudbury Wills” vol.I p.64)</w:t>
      </w:r>
    </w:p>
    <w:p w:rsidR="00684DF5" w:rsidRDefault="00684DF5" w:rsidP="00684DF5"/>
    <w:p w:rsidR="00684DF5" w:rsidRDefault="00684DF5" w:rsidP="00684DF5"/>
    <w:p w:rsidR="00684DF5" w:rsidRDefault="00684DF5" w:rsidP="00684DF5">
      <w:r>
        <w:tab/>
        <w:t>1441</w:t>
      </w:r>
      <w:r>
        <w:tab/>
        <w:t>He was an executor of his father’s Will.  (ibid.)</w:t>
      </w:r>
    </w:p>
    <w:p w:rsidR="00684DF5" w:rsidRDefault="00684DF5" w:rsidP="00684DF5"/>
    <w:p w:rsidR="00684DF5" w:rsidRDefault="00684DF5" w:rsidP="00684DF5"/>
    <w:p w:rsidR="00684DF5" w:rsidRDefault="00684DF5" w:rsidP="00684DF5">
      <w:r>
        <w:t>18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4DF5" w:rsidRDefault="00684DF5" w:rsidP="00564E3C">
      <w:r>
        <w:separator/>
      </w:r>
    </w:p>
  </w:endnote>
  <w:endnote w:type="continuationSeparator" w:id="0">
    <w:p w:rsidR="00684DF5" w:rsidRDefault="00684DF5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84DF5">
      <w:rPr>
        <w:rFonts w:ascii="Times New Roman" w:hAnsi="Times New Roman" w:cs="Times New Roman"/>
        <w:noProof/>
        <w:sz w:val="24"/>
        <w:szCs w:val="24"/>
      </w:rPr>
      <w:t>7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4DF5" w:rsidRDefault="00684DF5" w:rsidP="00564E3C">
      <w:r>
        <w:separator/>
      </w:r>
    </w:p>
  </w:footnote>
  <w:footnote w:type="continuationSeparator" w:id="0">
    <w:p w:rsidR="00684DF5" w:rsidRDefault="00684DF5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DF5"/>
    <w:rsid w:val="00372DC6"/>
    <w:rsid w:val="00564E3C"/>
    <w:rsid w:val="0064591D"/>
    <w:rsid w:val="00684DF5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3800DF1-367D-44B7-A422-821185C36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DF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2016-02-07T22:23:00Z</dcterms:created>
  <dcterms:modified xsi:type="dcterms:W3CDTF">2016-02-07T22:24:00Z</dcterms:modified>
</cp:coreProperties>
</file>